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E2F3" w14:textId="043BF489" w:rsidR="00FA0062" w:rsidRDefault="00FA0062" w:rsidP="00FA006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5B12C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5B12CE">
        <w:rPr>
          <w:rFonts w:ascii="Corbel" w:hAnsi="Corbel"/>
          <w:bCs/>
          <w:i/>
          <w:sz w:val="18"/>
          <w:szCs w:val="18"/>
        </w:rPr>
        <w:t>5</w:t>
      </w:r>
    </w:p>
    <w:p w14:paraId="44DB42B1" w14:textId="77777777" w:rsidR="00FA0062" w:rsidRDefault="00FA0062" w:rsidP="00FA006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9A65E8" w14:textId="77777777" w:rsidR="00FA0062" w:rsidRDefault="00FA006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0443473" w14:textId="77777777" w:rsidR="0085747A" w:rsidRPr="008E663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E6633">
        <w:rPr>
          <w:rFonts w:ascii="Corbel" w:hAnsi="Corbel"/>
          <w:b/>
          <w:smallCaps/>
          <w:sz w:val="24"/>
          <w:szCs w:val="24"/>
        </w:rPr>
        <w:t>SYLABUS</w:t>
      </w:r>
    </w:p>
    <w:p w14:paraId="539CD7F9" w14:textId="7111380F" w:rsidR="0085747A" w:rsidRPr="008E6633" w:rsidRDefault="0071620A" w:rsidP="00E644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E663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E6633">
        <w:rPr>
          <w:rFonts w:ascii="Corbel" w:hAnsi="Corbel"/>
          <w:b/>
          <w:smallCaps/>
          <w:sz w:val="24"/>
          <w:szCs w:val="24"/>
        </w:rPr>
        <w:t xml:space="preserve"> </w:t>
      </w:r>
      <w:r w:rsidR="00E644B4">
        <w:rPr>
          <w:rFonts w:ascii="Corbel" w:hAnsi="Corbel"/>
          <w:b/>
          <w:smallCaps/>
          <w:sz w:val="24"/>
          <w:szCs w:val="24"/>
        </w:rPr>
        <w:t>202</w:t>
      </w:r>
      <w:r w:rsidR="002319DF">
        <w:rPr>
          <w:rFonts w:ascii="Corbel" w:hAnsi="Corbel"/>
          <w:b/>
          <w:smallCaps/>
          <w:sz w:val="24"/>
          <w:szCs w:val="24"/>
        </w:rPr>
        <w:t>6</w:t>
      </w:r>
      <w:r w:rsidR="00E644B4">
        <w:rPr>
          <w:rFonts w:ascii="Corbel" w:hAnsi="Corbel"/>
          <w:b/>
          <w:smallCaps/>
          <w:sz w:val="24"/>
          <w:szCs w:val="24"/>
        </w:rPr>
        <w:t>-20</w:t>
      </w:r>
      <w:r w:rsidR="00A41FC4">
        <w:rPr>
          <w:rFonts w:ascii="Corbel" w:hAnsi="Corbel"/>
          <w:b/>
          <w:smallCaps/>
          <w:sz w:val="24"/>
          <w:szCs w:val="24"/>
        </w:rPr>
        <w:t>3</w:t>
      </w:r>
      <w:r w:rsidR="002319DF">
        <w:rPr>
          <w:rFonts w:ascii="Corbel" w:hAnsi="Corbel"/>
          <w:b/>
          <w:smallCaps/>
          <w:sz w:val="24"/>
          <w:szCs w:val="24"/>
        </w:rPr>
        <w:t>1</w:t>
      </w:r>
    </w:p>
    <w:p w14:paraId="43164E24" w14:textId="45B0CC34" w:rsidR="00445970" w:rsidRPr="008E6633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  <w:t xml:space="preserve">Rok akademicki   </w:t>
      </w:r>
      <w:r w:rsidR="00437B5A" w:rsidRPr="008E6633">
        <w:rPr>
          <w:rFonts w:ascii="Corbel" w:hAnsi="Corbel"/>
          <w:sz w:val="24"/>
          <w:szCs w:val="24"/>
        </w:rPr>
        <w:t>202</w:t>
      </w:r>
      <w:r w:rsidR="002319DF">
        <w:rPr>
          <w:rFonts w:ascii="Corbel" w:hAnsi="Corbel"/>
          <w:sz w:val="24"/>
          <w:szCs w:val="24"/>
        </w:rPr>
        <w:t>7</w:t>
      </w:r>
      <w:r w:rsidR="00437B5A" w:rsidRPr="008E6633">
        <w:rPr>
          <w:rFonts w:ascii="Corbel" w:hAnsi="Corbel"/>
          <w:sz w:val="24"/>
          <w:szCs w:val="24"/>
        </w:rPr>
        <w:t>/202</w:t>
      </w:r>
      <w:r w:rsidR="002319DF">
        <w:rPr>
          <w:rFonts w:ascii="Corbel" w:hAnsi="Corbel"/>
          <w:sz w:val="24"/>
          <w:szCs w:val="24"/>
        </w:rPr>
        <w:t xml:space="preserve">8 </w:t>
      </w:r>
      <w:r w:rsidR="00EE7B49">
        <w:rPr>
          <w:rFonts w:ascii="Corbel" w:hAnsi="Corbel"/>
          <w:sz w:val="24"/>
          <w:szCs w:val="24"/>
        </w:rPr>
        <w:t>i 202</w:t>
      </w:r>
      <w:r w:rsidR="002319DF">
        <w:rPr>
          <w:rFonts w:ascii="Corbel" w:hAnsi="Corbel"/>
          <w:sz w:val="24"/>
          <w:szCs w:val="24"/>
        </w:rPr>
        <w:t>8</w:t>
      </w:r>
      <w:r w:rsidR="00EE7B49">
        <w:rPr>
          <w:rFonts w:ascii="Corbel" w:hAnsi="Corbel"/>
          <w:sz w:val="24"/>
          <w:szCs w:val="24"/>
        </w:rPr>
        <w:t>/202</w:t>
      </w:r>
      <w:r w:rsidR="002319DF">
        <w:rPr>
          <w:rFonts w:ascii="Corbel" w:hAnsi="Corbel"/>
          <w:sz w:val="24"/>
          <w:szCs w:val="24"/>
        </w:rPr>
        <w:t>9</w:t>
      </w:r>
    </w:p>
    <w:p w14:paraId="49C08568" w14:textId="77777777" w:rsidR="0085747A" w:rsidRPr="008E66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CAC7CF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E6633">
        <w:rPr>
          <w:rFonts w:ascii="Corbel" w:hAnsi="Corbel"/>
          <w:szCs w:val="24"/>
        </w:rPr>
        <w:t xml:space="preserve">1. </w:t>
      </w:r>
      <w:r w:rsidR="0085747A" w:rsidRPr="008E6633">
        <w:rPr>
          <w:rFonts w:ascii="Corbel" w:hAnsi="Corbel"/>
          <w:szCs w:val="24"/>
        </w:rPr>
        <w:t xml:space="preserve">Podstawowe </w:t>
      </w:r>
      <w:r w:rsidR="00445970" w:rsidRPr="008E66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E6633" w14:paraId="469C0095" w14:textId="77777777" w:rsidTr="00B819C8">
        <w:tc>
          <w:tcPr>
            <w:tcW w:w="2694" w:type="dxa"/>
            <w:vAlign w:val="center"/>
          </w:tcPr>
          <w:p w14:paraId="73605904" w14:textId="77777777" w:rsidR="0085747A" w:rsidRPr="008E6633" w:rsidRDefault="00C05F44" w:rsidP="00E63C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3E25E" w14:textId="77777777" w:rsidR="00A42F88" w:rsidRPr="008E6633" w:rsidRDefault="00A41FC4" w:rsidP="00A42F8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2318A2" w:rsidRPr="008E6633">
              <w:rPr>
                <w:rFonts w:ascii="Corbel" w:hAnsi="Corbel"/>
                <w:sz w:val="24"/>
                <w:szCs w:val="24"/>
              </w:rPr>
              <w:t xml:space="preserve">rening </w:t>
            </w:r>
            <w:r w:rsidR="00CE6B30" w:rsidRPr="008E6633">
              <w:rPr>
                <w:rFonts w:ascii="Corbel" w:hAnsi="Corbel"/>
                <w:sz w:val="24"/>
                <w:szCs w:val="24"/>
              </w:rPr>
              <w:t>twórczy osób z niepełnosprawnością intelektualną</w:t>
            </w:r>
            <w:r w:rsidR="0067093F" w:rsidRPr="008E6633">
              <w:rPr>
                <w:rFonts w:ascii="Corbel" w:hAnsi="Corbel"/>
                <w:sz w:val="24"/>
                <w:szCs w:val="24"/>
              </w:rPr>
              <w:t>:</w:t>
            </w:r>
          </w:p>
          <w:p w14:paraId="115009FE" w14:textId="77777777" w:rsidR="0085747A" w:rsidRPr="008E6633" w:rsidRDefault="00437B5A" w:rsidP="00A42F8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arteterapia</w:t>
            </w:r>
          </w:p>
        </w:tc>
      </w:tr>
      <w:tr w:rsidR="0085747A" w:rsidRPr="008E6633" w14:paraId="6CD1413F" w14:textId="77777777" w:rsidTr="00B819C8">
        <w:tc>
          <w:tcPr>
            <w:tcW w:w="2694" w:type="dxa"/>
            <w:vAlign w:val="center"/>
          </w:tcPr>
          <w:p w14:paraId="69CF2D84" w14:textId="77777777" w:rsidR="0085747A" w:rsidRPr="008E66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E66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12158B" w14:textId="77777777" w:rsidR="0085747A" w:rsidRPr="008E6633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8E6633" w14:paraId="7C1BD1E6" w14:textId="77777777" w:rsidTr="00B819C8">
        <w:tc>
          <w:tcPr>
            <w:tcW w:w="2694" w:type="dxa"/>
            <w:vAlign w:val="center"/>
          </w:tcPr>
          <w:p w14:paraId="32C1003A" w14:textId="77777777" w:rsidR="0085747A" w:rsidRPr="008E6633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</w:t>
            </w:r>
            <w:r w:rsidR="0085747A" w:rsidRPr="008E66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E66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32921B" w14:textId="77777777" w:rsidR="0085747A" w:rsidRPr="008E6633" w:rsidRDefault="00A41FC4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FC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8E6633" w14:paraId="466F1937" w14:textId="77777777" w:rsidTr="00B819C8">
        <w:tc>
          <w:tcPr>
            <w:tcW w:w="2694" w:type="dxa"/>
            <w:vAlign w:val="center"/>
          </w:tcPr>
          <w:p w14:paraId="52505851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590DB0" w14:textId="77777777" w:rsidR="0085747A" w:rsidRPr="008E6633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E6633" w14:paraId="6DF52981" w14:textId="77777777" w:rsidTr="00B819C8">
        <w:tc>
          <w:tcPr>
            <w:tcW w:w="2694" w:type="dxa"/>
            <w:vAlign w:val="center"/>
          </w:tcPr>
          <w:p w14:paraId="2F272B9F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C14809" w14:textId="77777777" w:rsidR="0085747A" w:rsidRPr="008E6633" w:rsidRDefault="00A41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8E6633" w14:paraId="0BE27CFE" w14:textId="77777777" w:rsidTr="00B819C8">
        <w:tc>
          <w:tcPr>
            <w:tcW w:w="2694" w:type="dxa"/>
            <w:vAlign w:val="center"/>
          </w:tcPr>
          <w:p w14:paraId="71462874" w14:textId="77777777" w:rsidR="0085747A" w:rsidRPr="008E66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8AEE3E" w14:textId="77777777" w:rsidR="0085747A" w:rsidRPr="008E6633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8E6633" w14:paraId="23FF17EF" w14:textId="77777777" w:rsidTr="00B819C8">
        <w:tc>
          <w:tcPr>
            <w:tcW w:w="2694" w:type="dxa"/>
            <w:vAlign w:val="center"/>
          </w:tcPr>
          <w:p w14:paraId="0AE1E628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4743C2" w14:textId="77777777" w:rsidR="0085747A" w:rsidRPr="008E663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8E6633" w14:paraId="48EA6EC8" w14:textId="77777777" w:rsidTr="00B819C8">
        <w:tc>
          <w:tcPr>
            <w:tcW w:w="2694" w:type="dxa"/>
            <w:vAlign w:val="center"/>
          </w:tcPr>
          <w:p w14:paraId="0C45F6FB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20B5C6" w14:textId="7971DE52" w:rsidR="0085747A" w:rsidRPr="008E6633" w:rsidRDefault="00A41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8E663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D3E1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E6633" w14:paraId="29DF3B9E" w14:textId="77777777" w:rsidTr="00B819C8">
        <w:tc>
          <w:tcPr>
            <w:tcW w:w="2694" w:type="dxa"/>
            <w:vAlign w:val="center"/>
          </w:tcPr>
          <w:p w14:paraId="64A8C040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E6633">
              <w:rPr>
                <w:rFonts w:ascii="Corbel" w:hAnsi="Corbel"/>
                <w:sz w:val="24"/>
                <w:szCs w:val="24"/>
              </w:rPr>
              <w:t>/y</w:t>
            </w:r>
            <w:r w:rsidRPr="008E66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E45009" w14:textId="77777777" w:rsidR="0085747A" w:rsidRPr="008E6633" w:rsidRDefault="00FE3A93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4 semestr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; rok III,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5 semestr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C290C" w:rsidRPr="008E6633" w14:paraId="6A3C16F1" w14:textId="77777777" w:rsidTr="000E6F44">
        <w:tc>
          <w:tcPr>
            <w:tcW w:w="2694" w:type="dxa"/>
            <w:vAlign w:val="center"/>
          </w:tcPr>
          <w:p w14:paraId="73FEE7C6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0E8CCB" w14:textId="5C1E0D0D" w:rsidR="003C290C" w:rsidRPr="008E6633" w:rsidRDefault="002319DF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3C290C" w:rsidRPr="008E6633" w14:paraId="45E496BD" w14:textId="77777777" w:rsidTr="00B819C8">
        <w:tc>
          <w:tcPr>
            <w:tcW w:w="2694" w:type="dxa"/>
            <w:vAlign w:val="center"/>
          </w:tcPr>
          <w:p w14:paraId="1E491B88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B1ED2C" w14:textId="77777777" w:rsidR="003C290C" w:rsidRPr="008E6633" w:rsidRDefault="003C290C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C290C" w:rsidRPr="005B12CE" w14:paraId="78F46DE4" w14:textId="77777777" w:rsidTr="00B819C8">
        <w:tc>
          <w:tcPr>
            <w:tcW w:w="2694" w:type="dxa"/>
            <w:vAlign w:val="center"/>
          </w:tcPr>
          <w:p w14:paraId="6D779DE9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F1D7E7" w14:textId="6028CC28" w:rsidR="003C290C" w:rsidRPr="00477C1C" w:rsidRDefault="001D3E15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2319DF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477C1C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>r hab. Marta Uberman, prof. UR</w:t>
            </w:r>
          </w:p>
        </w:tc>
      </w:tr>
      <w:tr w:rsidR="0085747A" w:rsidRPr="00477C1C" w14:paraId="7CDD455E" w14:textId="77777777" w:rsidTr="00B819C8">
        <w:tc>
          <w:tcPr>
            <w:tcW w:w="2694" w:type="dxa"/>
            <w:vAlign w:val="center"/>
          </w:tcPr>
          <w:p w14:paraId="5428ADC7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9F7F23" w14:textId="1211C1D8" w:rsidR="0085747A" w:rsidRPr="00477C1C" w:rsidRDefault="001D3E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 hab. </w:t>
            </w:r>
            <w:r w:rsidR="00437B5A" w:rsidRPr="00477C1C">
              <w:rPr>
                <w:rFonts w:ascii="Corbel" w:hAnsi="Corbel"/>
                <w:b w:val="0"/>
                <w:sz w:val="24"/>
                <w:szCs w:val="24"/>
              </w:rPr>
              <w:t>Marta Uberman, prof. UR</w:t>
            </w:r>
            <w:r w:rsidR="00477C1C" w:rsidRPr="00477C1C">
              <w:rPr>
                <w:rFonts w:ascii="Corbel" w:hAnsi="Corbel"/>
                <w:b w:val="0"/>
                <w:sz w:val="24"/>
                <w:szCs w:val="24"/>
              </w:rPr>
              <w:t>, mgr Lucjan Rybak</w:t>
            </w:r>
          </w:p>
        </w:tc>
      </w:tr>
    </w:tbl>
    <w:p w14:paraId="4FBB1751" w14:textId="77777777" w:rsidR="0085747A" w:rsidRPr="008E6633" w:rsidRDefault="0085747A" w:rsidP="003247B2">
      <w:pPr>
        <w:pStyle w:val="Podpunkty"/>
        <w:ind w:left="0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* </w:t>
      </w:r>
      <w:r w:rsidRPr="008E6633">
        <w:rPr>
          <w:rFonts w:ascii="Corbel" w:hAnsi="Corbel"/>
          <w:i/>
          <w:sz w:val="24"/>
          <w:szCs w:val="24"/>
        </w:rPr>
        <w:t>-</w:t>
      </w:r>
      <w:r w:rsidR="00B90885" w:rsidRPr="008E66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E6633">
        <w:rPr>
          <w:rFonts w:ascii="Corbel" w:hAnsi="Corbel"/>
          <w:b w:val="0"/>
          <w:sz w:val="24"/>
          <w:szCs w:val="24"/>
        </w:rPr>
        <w:t>e,</w:t>
      </w:r>
      <w:r w:rsidRPr="008E6633">
        <w:rPr>
          <w:rFonts w:ascii="Corbel" w:hAnsi="Corbel"/>
          <w:i/>
          <w:sz w:val="24"/>
          <w:szCs w:val="24"/>
        </w:rPr>
        <w:t xml:space="preserve"> </w:t>
      </w:r>
      <w:r w:rsidRPr="008E66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E6633">
        <w:rPr>
          <w:rFonts w:ascii="Corbel" w:hAnsi="Corbel"/>
          <w:b w:val="0"/>
          <w:i/>
          <w:sz w:val="24"/>
          <w:szCs w:val="24"/>
        </w:rPr>
        <w:t>w Jednostce</w:t>
      </w:r>
    </w:p>
    <w:p w14:paraId="577A551E" w14:textId="77777777" w:rsidR="00923D7D" w:rsidRPr="008E66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203FCF" w14:textId="77777777" w:rsidR="00923D7D" w:rsidRPr="008E6633" w:rsidRDefault="0085747A" w:rsidP="00FF263E">
      <w:pPr>
        <w:pStyle w:val="Podpunkty"/>
        <w:ind w:left="284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>1.</w:t>
      </w:r>
      <w:r w:rsidR="00E22FBC" w:rsidRPr="008E6633">
        <w:rPr>
          <w:rFonts w:ascii="Corbel" w:hAnsi="Corbel"/>
          <w:sz w:val="24"/>
          <w:szCs w:val="24"/>
        </w:rPr>
        <w:t>1</w:t>
      </w:r>
      <w:r w:rsidRPr="008E66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913"/>
        <w:gridCol w:w="789"/>
        <w:gridCol w:w="862"/>
        <w:gridCol w:w="802"/>
        <w:gridCol w:w="822"/>
        <w:gridCol w:w="764"/>
        <w:gridCol w:w="949"/>
        <w:gridCol w:w="1187"/>
        <w:gridCol w:w="1507"/>
      </w:tblGrid>
      <w:tr w:rsidR="00015B8F" w:rsidRPr="008E6633" w14:paraId="1AA34487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EDB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Semestr</w:t>
            </w:r>
          </w:p>
          <w:p w14:paraId="060CEC6A" w14:textId="77777777" w:rsidR="00015B8F" w:rsidRPr="008E66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(</w:t>
            </w:r>
            <w:r w:rsidR="00363F78" w:rsidRPr="008E663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64DE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61A2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342E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A8A0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A26C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C7B9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F0C7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E3B3" w14:textId="77777777" w:rsidR="00015B8F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8F7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Liczba pkt</w:t>
            </w:r>
            <w:r w:rsidR="00B90885" w:rsidRPr="008E6633">
              <w:rPr>
                <w:rFonts w:ascii="Corbel" w:hAnsi="Corbel"/>
                <w:b/>
                <w:szCs w:val="24"/>
              </w:rPr>
              <w:t>.</w:t>
            </w:r>
            <w:r w:rsidRPr="008E66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247B2" w:rsidRPr="008E6633" w14:paraId="15B41891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CC0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C3BB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9654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39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1AD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D5AC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E993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67D2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BEB3" w14:textId="77777777" w:rsidR="003247B2" w:rsidRPr="008E6633" w:rsidRDefault="00A41FC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9F2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3247B2" w:rsidRPr="008E6633" w14:paraId="747DA940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960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1247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15C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EB15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27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7F6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2297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381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1BA1" w14:textId="77777777" w:rsidR="003247B2" w:rsidRPr="008E6633" w:rsidRDefault="00A41FC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911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13D2E18E" w14:textId="77777777" w:rsidR="00923D7D" w:rsidRPr="008E663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3CE3E" w14:textId="77777777" w:rsidR="0085747A" w:rsidRPr="008E66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>1.</w:t>
      </w:r>
      <w:r w:rsidR="00E22FBC" w:rsidRPr="008E6633">
        <w:rPr>
          <w:rFonts w:ascii="Corbel" w:hAnsi="Corbel"/>
          <w:smallCaps w:val="0"/>
          <w:szCs w:val="24"/>
        </w:rPr>
        <w:t>2</w:t>
      </w:r>
      <w:r w:rsidR="00F83B28" w:rsidRPr="008E6633">
        <w:rPr>
          <w:rFonts w:ascii="Corbel" w:hAnsi="Corbel"/>
          <w:smallCaps w:val="0"/>
          <w:szCs w:val="24"/>
        </w:rPr>
        <w:t>.</w:t>
      </w:r>
      <w:r w:rsidR="00F83B28" w:rsidRPr="008E6633">
        <w:rPr>
          <w:rFonts w:ascii="Corbel" w:hAnsi="Corbel"/>
          <w:smallCaps w:val="0"/>
          <w:szCs w:val="24"/>
        </w:rPr>
        <w:tab/>
      </w:r>
      <w:r w:rsidRPr="008E6633">
        <w:rPr>
          <w:rFonts w:ascii="Corbel" w:hAnsi="Corbel"/>
          <w:smallCaps w:val="0"/>
          <w:szCs w:val="24"/>
        </w:rPr>
        <w:t xml:space="preserve">Sposób realizacji zajęć  </w:t>
      </w:r>
    </w:p>
    <w:p w14:paraId="24ABE935" w14:textId="77777777" w:rsidR="003247B2" w:rsidRPr="008E6633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eastAsia="MS Gothic" w:hAnsi="Corbel"/>
          <w:b w:val="0"/>
          <w:szCs w:val="24"/>
        </w:rPr>
        <w:sym w:font="Wingdings" w:char="F078"/>
      </w:r>
      <w:r w:rsidRPr="008E6633">
        <w:rPr>
          <w:rFonts w:ascii="Corbel" w:eastAsia="MS Gothic" w:hAnsi="Corbel"/>
          <w:b w:val="0"/>
          <w:szCs w:val="24"/>
        </w:rPr>
        <w:t xml:space="preserve"> </w:t>
      </w:r>
      <w:r w:rsidRPr="008E663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21E5112" w14:textId="77777777" w:rsidR="003247B2" w:rsidRPr="008E6633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6633">
        <w:rPr>
          <w:rFonts w:ascii="MS Gothic" w:eastAsia="MS Gothic" w:hAnsi="MS Gothic" w:cs="MS Gothic" w:hint="eastAsia"/>
          <w:b w:val="0"/>
          <w:szCs w:val="24"/>
        </w:rPr>
        <w:t>☐</w:t>
      </w:r>
      <w:r w:rsidRPr="008E66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190FEF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8508FC" w14:textId="77777777" w:rsidR="003247B2" w:rsidRPr="008E663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1.3 </w:t>
      </w:r>
      <w:r w:rsidR="00F83B28" w:rsidRPr="008E6633">
        <w:rPr>
          <w:rFonts w:ascii="Corbel" w:hAnsi="Corbel"/>
          <w:smallCaps w:val="0"/>
          <w:szCs w:val="24"/>
        </w:rPr>
        <w:tab/>
      </w:r>
      <w:r w:rsidRPr="008E6633">
        <w:rPr>
          <w:rFonts w:ascii="Corbel" w:hAnsi="Corbel"/>
          <w:smallCaps w:val="0"/>
          <w:szCs w:val="24"/>
        </w:rPr>
        <w:t>For</w:t>
      </w:r>
      <w:r w:rsidR="00F153F7" w:rsidRPr="008E6633">
        <w:rPr>
          <w:rFonts w:ascii="Corbel" w:hAnsi="Corbel"/>
          <w:smallCaps w:val="0"/>
          <w:szCs w:val="24"/>
        </w:rPr>
        <w:t xml:space="preserve">ma zaliczenia przedmiotu: </w:t>
      </w:r>
    </w:p>
    <w:p w14:paraId="06B67821" w14:textId="77777777" w:rsidR="00E22FBC" w:rsidRPr="008E6633" w:rsidRDefault="003247B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ab/>
      </w:r>
      <w:r w:rsidR="00F153F7" w:rsidRPr="008E6633">
        <w:rPr>
          <w:rFonts w:ascii="Corbel" w:hAnsi="Corbel"/>
          <w:b w:val="0"/>
          <w:smallCaps w:val="0"/>
          <w:szCs w:val="24"/>
        </w:rPr>
        <w:t xml:space="preserve">zaliczenie </w:t>
      </w:r>
      <w:r w:rsidR="00E22FBC" w:rsidRPr="008E6633">
        <w:rPr>
          <w:rFonts w:ascii="Corbel" w:hAnsi="Corbel"/>
          <w:b w:val="0"/>
          <w:smallCaps w:val="0"/>
          <w:szCs w:val="24"/>
        </w:rPr>
        <w:t>z oceną</w:t>
      </w:r>
    </w:p>
    <w:p w14:paraId="212B2F88" w14:textId="77777777" w:rsidR="009C54AE" w:rsidRPr="008E66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B27F6" w14:textId="77777777" w:rsidR="00E960BB" w:rsidRPr="008E66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663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1BAD2136" w14:textId="77777777" w:rsidTr="00745302">
        <w:tc>
          <w:tcPr>
            <w:tcW w:w="9670" w:type="dxa"/>
          </w:tcPr>
          <w:p w14:paraId="5CC8BAA5" w14:textId="77777777" w:rsidR="0085747A" w:rsidRPr="008E6633" w:rsidRDefault="00F153F7" w:rsidP="003C290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Podstawowa wiedza w zakresie psychologii rozwojowej, pedagogiki specjalnej, m</w:t>
            </w:r>
            <w:r w:rsidR="0021153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edycznych podstaw 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>niepełnosprawności intelektualnej</w:t>
            </w:r>
            <w:r w:rsidR="00211533" w:rsidRPr="008E6633">
              <w:rPr>
                <w:rFonts w:ascii="Corbel" w:hAnsi="Corbel"/>
                <w:b w:val="0"/>
                <w:smallCaps w:val="0"/>
                <w:szCs w:val="24"/>
              </w:rPr>
              <w:t>, podstaw psychiatrii.</w:t>
            </w:r>
          </w:p>
        </w:tc>
      </w:tr>
    </w:tbl>
    <w:p w14:paraId="5BDFE337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6633">
        <w:rPr>
          <w:rFonts w:ascii="Corbel" w:hAnsi="Corbel"/>
          <w:szCs w:val="24"/>
        </w:rPr>
        <w:lastRenderedPageBreak/>
        <w:t>3.</w:t>
      </w:r>
      <w:r w:rsidR="0085747A" w:rsidRPr="008E6633">
        <w:rPr>
          <w:rFonts w:ascii="Corbel" w:hAnsi="Corbel"/>
          <w:szCs w:val="24"/>
        </w:rPr>
        <w:t xml:space="preserve"> </w:t>
      </w:r>
      <w:r w:rsidR="00A84C85" w:rsidRPr="008E6633">
        <w:rPr>
          <w:rFonts w:ascii="Corbel" w:hAnsi="Corbel"/>
          <w:szCs w:val="24"/>
        </w:rPr>
        <w:t>cele, efekty uczenia się</w:t>
      </w:r>
      <w:r w:rsidR="0085747A" w:rsidRPr="008E6633">
        <w:rPr>
          <w:rFonts w:ascii="Corbel" w:hAnsi="Corbel"/>
          <w:szCs w:val="24"/>
        </w:rPr>
        <w:t xml:space="preserve"> , treści Programowe i stosowane metody Dydaktyczne</w:t>
      </w:r>
    </w:p>
    <w:p w14:paraId="371CA393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BC1C23" w14:textId="77777777" w:rsidR="00F83B28" w:rsidRPr="008E6633" w:rsidRDefault="0071620A" w:rsidP="00FF263E">
      <w:pPr>
        <w:pStyle w:val="Podpunkty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3.1 </w:t>
      </w:r>
      <w:r w:rsidR="00C05F44" w:rsidRPr="008E6633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7F35" w:rsidRPr="008E6633" w14:paraId="3B646F5B" w14:textId="77777777" w:rsidTr="00137F35">
        <w:tc>
          <w:tcPr>
            <w:tcW w:w="851" w:type="dxa"/>
            <w:vAlign w:val="center"/>
          </w:tcPr>
          <w:p w14:paraId="2B904D79" w14:textId="77777777" w:rsidR="00137F35" w:rsidRPr="008E6633" w:rsidRDefault="00137F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9F8DDDE" w14:textId="77777777" w:rsidR="00137F35" w:rsidRPr="008E6633" w:rsidRDefault="00137F35" w:rsidP="00B977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Zapozn</w:t>
            </w:r>
            <w:r w:rsidR="00211533" w:rsidRPr="008E6633">
              <w:rPr>
                <w:rFonts w:ascii="Corbel" w:hAnsi="Corbel"/>
                <w:b w:val="0"/>
                <w:sz w:val="24"/>
                <w:szCs w:val="24"/>
              </w:rPr>
              <w:t xml:space="preserve">anie z </w:t>
            </w:r>
            <w:r w:rsidR="00B97766" w:rsidRPr="008E6633">
              <w:rPr>
                <w:rFonts w:ascii="Corbel" w:hAnsi="Corbel"/>
                <w:b w:val="0"/>
                <w:sz w:val="24"/>
                <w:szCs w:val="24"/>
              </w:rPr>
              <w:t xml:space="preserve">podstawowymi problemami </w:t>
            </w:r>
            <w:r w:rsidR="00211533" w:rsidRPr="008E6633">
              <w:rPr>
                <w:rFonts w:ascii="Corbel" w:hAnsi="Corbel"/>
                <w:b w:val="0"/>
                <w:sz w:val="24"/>
                <w:szCs w:val="24"/>
              </w:rPr>
              <w:t>arteterapii.</w:t>
            </w:r>
          </w:p>
        </w:tc>
      </w:tr>
      <w:tr w:rsidR="00137F35" w:rsidRPr="008E6633" w14:paraId="7250CE54" w14:textId="77777777" w:rsidTr="00137F35">
        <w:tc>
          <w:tcPr>
            <w:tcW w:w="851" w:type="dxa"/>
            <w:vAlign w:val="center"/>
          </w:tcPr>
          <w:p w14:paraId="1710CA81" w14:textId="77777777" w:rsidR="00137F35" w:rsidRPr="008E6633" w:rsidRDefault="00137F35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A358589" w14:textId="77777777" w:rsidR="00137F35" w:rsidRPr="008E6633" w:rsidRDefault="00B97766" w:rsidP="003C29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warsztatowych w zakresie technik plastycznych oraz rękodzielniczych stosowanych w arteterapii osób z </w:t>
            </w:r>
            <w:r w:rsidR="003C290C" w:rsidRPr="008E6633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7F35" w:rsidRPr="008E6633" w14:paraId="5673CD6E" w14:textId="77777777" w:rsidTr="00137F35">
        <w:tc>
          <w:tcPr>
            <w:tcW w:w="851" w:type="dxa"/>
            <w:vAlign w:val="center"/>
          </w:tcPr>
          <w:p w14:paraId="21086C92" w14:textId="77777777" w:rsidR="00137F35" w:rsidRPr="008E6633" w:rsidRDefault="00137F35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39E0D9" w14:textId="77777777" w:rsidR="00137F35" w:rsidRPr="008E6633" w:rsidRDefault="00B97766" w:rsidP="003C29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Uświadomienie konieczności profesjonalnej opieki arteterapeutycznej nad osobami </w:t>
            </w:r>
            <w:r w:rsidR="00A41FC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3C290C" w:rsidRPr="008E6633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39CE4AE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FDBA62" w14:textId="77777777" w:rsidR="001D7B54" w:rsidRDefault="009F4610" w:rsidP="00FF263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3.2 </w:t>
      </w:r>
      <w:r w:rsidR="001D7B54" w:rsidRPr="008E6633">
        <w:rPr>
          <w:rFonts w:ascii="Corbel" w:hAnsi="Corbel"/>
          <w:b/>
          <w:sz w:val="24"/>
          <w:szCs w:val="24"/>
        </w:rPr>
        <w:t xml:space="preserve">Efekty </w:t>
      </w:r>
      <w:r w:rsidR="00C05F44" w:rsidRPr="008E66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E6633">
        <w:rPr>
          <w:rFonts w:ascii="Corbel" w:hAnsi="Corbel"/>
          <w:b/>
          <w:sz w:val="24"/>
          <w:szCs w:val="24"/>
        </w:rPr>
        <w:t>dla przedmiotu</w:t>
      </w:r>
      <w:r w:rsidR="00445970" w:rsidRPr="008E6633">
        <w:rPr>
          <w:rFonts w:ascii="Corbel" w:hAnsi="Corbel"/>
          <w:sz w:val="24"/>
          <w:szCs w:val="24"/>
        </w:rPr>
        <w:t xml:space="preserve"> </w:t>
      </w:r>
    </w:p>
    <w:p w14:paraId="4628BA5F" w14:textId="77777777" w:rsidR="002319DF" w:rsidRPr="008E6633" w:rsidRDefault="002319DF" w:rsidP="00FF263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319DF" w:rsidRPr="00EB1F4A" w14:paraId="786250DF" w14:textId="77777777" w:rsidTr="005E4EEE">
        <w:tc>
          <w:tcPr>
            <w:tcW w:w="1681" w:type="dxa"/>
            <w:vAlign w:val="center"/>
          </w:tcPr>
          <w:p w14:paraId="647AE980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846315"/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A5CB308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14D2A73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19DF" w:rsidRPr="00EB1F4A" w14:paraId="2FB5FF70" w14:textId="77777777" w:rsidTr="005E4EEE">
        <w:tc>
          <w:tcPr>
            <w:tcW w:w="1681" w:type="dxa"/>
          </w:tcPr>
          <w:p w14:paraId="6EC565B5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DBC3C5" w14:textId="77777777" w:rsidR="002319DF" w:rsidRPr="00B76B45" w:rsidRDefault="002319DF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AF22F82" w14:textId="77777777" w:rsidR="002319DF" w:rsidRPr="00B76B45" w:rsidRDefault="002319DF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vAlign w:val="center"/>
          </w:tcPr>
          <w:p w14:paraId="3815915A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2E75FEBE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7FBA78B7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2319DF" w:rsidRPr="00EB1F4A" w14:paraId="2A52CF52" w14:textId="77777777" w:rsidTr="005E4EEE">
        <w:tc>
          <w:tcPr>
            <w:tcW w:w="1681" w:type="dxa"/>
          </w:tcPr>
          <w:p w14:paraId="7415485F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F8658CC" w14:textId="77777777" w:rsidR="002319DF" w:rsidRPr="00B76B45" w:rsidRDefault="002319DF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rganizacją i specyfikę kształcenia uczniów z niepełnosprawnością intelektualną w stopniu lekkim 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vAlign w:val="center"/>
          </w:tcPr>
          <w:p w14:paraId="100986B8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5881F704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CEE3ACF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2319DF" w:rsidRPr="00EB1F4A" w14:paraId="1038971C" w14:textId="77777777" w:rsidTr="005E4EEE">
        <w:tc>
          <w:tcPr>
            <w:tcW w:w="1681" w:type="dxa"/>
          </w:tcPr>
          <w:p w14:paraId="45E85880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7D980CEC" w14:textId="77777777" w:rsidR="002319DF" w:rsidRPr="00B76B45" w:rsidRDefault="002319DF" w:rsidP="005E4EE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vAlign w:val="center"/>
          </w:tcPr>
          <w:p w14:paraId="4D34C58D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7C8B89F6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2319DF" w:rsidRPr="00EB1F4A" w14:paraId="686EFCD2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0A5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71FB" w14:textId="77777777" w:rsidR="002319DF" w:rsidRPr="00B76B45" w:rsidRDefault="002319DF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20915D36" w14:textId="77777777" w:rsidR="002319DF" w:rsidRPr="00B76B45" w:rsidRDefault="002319DF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AED9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528D6038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14B136B0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6D8BB874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24303506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2319DF" w:rsidRPr="00EB1F4A" w14:paraId="696DAC17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5BC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0ED" w14:textId="77777777" w:rsidR="002319DF" w:rsidRPr="00B76B45" w:rsidRDefault="002319DF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organizację i specyfikę kształcenia uczniów z niepełnosprawnością 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D57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344E0A1E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30E6EFF3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269008F5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7EB46402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2319DF" w:rsidRPr="00EB1F4A" w14:paraId="35394139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8DD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3F72" w14:textId="77777777" w:rsidR="002319DF" w:rsidRPr="00B76B45" w:rsidRDefault="002319DF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metodykę pracy rewalidacyjno-wychowawczej z osobami ze sprzężoną i znaczną niepełnosprawnością intelektualną; analizować i stosować metody pracy z osobami z niepełnosprawnością intelektualną w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E76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0EF1CD10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6D548A45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5F496064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1D03C8C0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319DF" w:rsidRPr="00EB1F4A" w14:paraId="73063B53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884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4BA" w14:textId="77777777" w:rsidR="002319DF" w:rsidRPr="00B76B45" w:rsidRDefault="002319DF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D57F851" w14:textId="77777777" w:rsidR="002319DF" w:rsidRPr="00B76B45" w:rsidRDefault="002319DF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FF9C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29A3E8C0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1024E8DE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2319DF" w:rsidRPr="00EB1F4A" w14:paraId="18707601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593" w14:textId="77777777" w:rsidR="002319DF" w:rsidRPr="00EB1F4A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D26" w14:textId="77777777" w:rsidR="002319DF" w:rsidRPr="00B76B45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7EB72EFC" w14:textId="77777777" w:rsidR="002319DF" w:rsidRPr="00B76B45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84FD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1404B91A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143DD019" w14:textId="77777777" w:rsidR="002319DF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226504A8" w14:textId="77777777" w:rsidR="002319DF" w:rsidRPr="00EB1F4A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bookmarkEnd w:id="0"/>
    </w:tbl>
    <w:p w14:paraId="4AE72A64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521B2B" w14:textId="77777777" w:rsidR="0085747A" w:rsidRPr="008E66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>3.3</w:t>
      </w:r>
      <w:r w:rsidR="001D7B54" w:rsidRPr="008E6633">
        <w:rPr>
          <w:rFonts w:ascii="Corbel" w:hAnsi="Corbel"/>
          <w:b/>
          <w:sz w:val="24"/>
          <w:szCs w:val="24"/>
        </w:rPr>
        <w:t xml:space="preserve"> </w:t>
      </w:r>
      <w:r w:rsidR="0085747A" w:rsidRPr="008E6633">
        <w:rPr>
          <w:rFonts w:ascii="Corbel" w:hAnsi="Corbel"/>
          <w:b/>
          <w:sz w:val="24"/>
          <w:szCs w:val="24"/>
        </w:rPr>
        <w:t>T</w:t>
      </w:r>
      <w:r w:rsidR="001D7B54" w:rsidRPr="008E663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E6633">
        <w:rPr>
          <w:rFonts w:ascii="Corbel" w:hAnsi="Corbel"/>
          <w:sz w:val="24"/>
          <w:szCs w:val="24"/>
        </w:rPr>
        <w:t xml:space="preserve">  </w:t>
      </w:r>
    </w:p>
    <w:p w14:paraId="65E8F61E" w14:textId="77777777" w:rsidR="00675843" w:rsidRPr="008E6633" w:rsidRDefault="0085747A" w:rsidP="00FF26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Problematyka wykładu </w:t>
      </w:r>
      <w:r w:rsidR="00FF263E" w:rsidRPr="008E6633">
        <w:rPr>
          <w:rFonts w:ascii="Corbel" w:hAnsi="Corbel"/>
          <w:sz w:val="24"/>
          <w:szCs w:val="24"/>
        </w:rPr>
        <w:t xml:space="preserve">- </w:t>
      </w:r>
      <w:r w:rsidR="00265F6D" w:rsidRPr="008E6633">
        <w:rPr>
          <w:rFonts w:ascii="Corbel" w:hAnsi="Corbel"/>
          <w:sz w:val="24"/>
          <w:szCs w:val="24"/>
        </w:rPr>
        <w:t>nie dotyczy</w:t>
      </w:r>
    </w:p>
    <w:p w14:paraId="3536D143" w14:textId="77777777" w:rsidR="0085747A" w:rsidRPr="008E6633" w:rsidRDefault="0085747A" w:rsidP="00FF263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Problematyka </w:t>
      </w:r>
      <w:r w:rsidR="009B2BB6" w:rsidRPr="008E6633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B12CE" w:rsidRPr="008E6633" w14:paraId="08E49142" w14:textId="77777777" w:rsidTr="00116AF3">
        <w:tc>
          <w:tcPr>
            <w:tcW w:w="9639" w:type="dxa"/>
          </w:tcPr>
          <w:p w14:paraId="0B20EB03" w14:textId="77777777" w:rsidR="005B12CE" w:rsidRPr="008E6633" w:rsidRDefault="005B12CE" w:rsidP="005B12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B12CE" w:rsidRPr="008E6633" w14:paraId="36F4FFAA" w14:textId="77777777" w:rsidTr="00116AF3">
        <w:tc>
          <w:tcPr>
            <w:tcW w:w="9639" w:type="dxa"/>
          </w:tcPr>
          <w:p w14:paraId="43A5492C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Podstawowe problemy arteterapii  - pojęcia, podstawy teoretyczne i warsztatowe. Zasady planowania  pracy terapeutycznej. </w:t>
            </w:r>
            <w:r>
              <w:rPr>
                <w:rFonts w:ascii="Corbel" w:hAnsi="Corbel"/>
                <w:szCs w:val="24"/>
              </w:rPr>
              <w:t>O</w:t>
            </w:r>
            <w:r w:rsidRPr="00B76B45">
              <w:rPr>
                <w:rFonts w:ascii="Corbel" w:hAnsi="Corbel"/>
                <w:szCs w:val="24"/>
              </w:rPr>
              <w:t>rganizacj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i metodyk</w:t>
            </w:r>
            <w:r>
              <w:rPr>
                <w:rFonts w:ascii="Corbel" w:hAnsi="Corbel"/>
                <w:szCs w:val="24"/>
              </w:rPr>
              <w:t>a</w:t>
            </w:r>
            <w:r w:rsidRPr="00B76B45">
              <w:rPr>
                <w:rFonts w:ascii="Corbel" w:hAnsi="Corbel"/>
                <w:szCs w:val="24"/>
              </w:rPr>
              <w:t xml:space="preserve"> zajęć rewalidacyjno- -wychowawczych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  <w:tr w:rsidR="005B12CE" w:rsidRPr="008E6633" w14:paraId="7145EEA3" w14:textId="77777777" w:rsidTr="00116AF3">
        <w:tc>
          <w:tcPr>
            <w:tcW w:w="9639" w:type="dxa"/>
          </w:tcPr>
          <w:p w14:paraId="7000FF10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Współtworzenie – warsztat  plastyczny. Praktyka oddziaływań arteterapeutycznych z zastosowaniem kreacji plastycznej.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S</w:t>
            </w:r>
            <w:r w:rsidRPr="00B76B45">
              <w:rPr>
                <w:rFonts w:ascii="Corbel" w:hAnsi="Corbel"/>
                <w:szCs w:val="24"/>
              </w:rPr>
              <w:t>pecjalistyczne rozwiązania, ze szczególnym uwzględnieniem nauki czytania i pisania</w:t>
            </w:r>
            <w:r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5B12CE" w:rsidRPr="008E6633" w14:paraId="27A6DB73" w14:textId="77777777" w:rsidTr="00116AF3">
        <w:tc>
          <w:tcPr>
            <w:tcW w:w="9639" w:type="dxa"/>
          </w:tcPr>
          <w:p w14:paraId="22E0DDBA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Pikturoterapia – techniki malarskie: malowanie klejówką, temperą, akrylami na różnych materiałach (papier, tektura, makulatura, materiały przyrodnicze, recyklingowe), malowanie palcami.</w:t>
            </w:r>
          </w:p>
        </w:tc>
      </w:tr>
      <w:tr w:rsidR="005B12CE" w:rsidRPr="008E6633" w14:paraId="1F0CDF2C" w14:textId="77777777" w:rsidTr="00116AF3">
        <w:tc>
          <w:tcPr>
            <w:tcW w:w="9639" w:type="dxa"/>
          </w:tcPr>
          <w:p w14:paraId="473D8B11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Grafikoterapia – techniki rysunkowe (mandale, kolorowanki), techniki graficzne – stemplowanie, kalkowanie).</w:t>
            </w:r>
          </w:p>
        </w:tc>
      </w:tr>
      <w:tr w:rsidR="005B12CE" w:rsidRPr="008E6633" w14:paraId="14900D8C" w14:textId="77777777" w:rsidTr="00116AF3">
        <w:tc>
          <w:tcPr>
            <w:tcW w:w="9639" w:type="dxa"/>
          </w:tcPr>
          <w:p w14:paraId="4BDA6636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Skulpturoterapia – techniki lepienia, modelowania, formowania z różnych materiałów plastycznych, przyrodniczych, papierniczych, lepienie w glince, plastelinie, modelinie, zabawy piaskiem kinestetycznym.</w:t>
            </w:r>
          </w:p>
        </w:tc>
      </w:tr>
      <w:tr w:rsidR="005B12CE" w:rsidRPr="008E6633" w14:paraId="277E442F" w14:textId="77777777" w:rsidTr="00116AF3">
        <w:tc>
          <w:tcPr>
            <w:tcW w:w="9639" w:type="dxa"/>
          </w:tcPr>
          <w:p w14:paraId="756464DC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Papieroplastyka</w:t>
            </w:r>
          </w:p>
        </w:tc>
      </w:tr>
      <w:tr w:rsidR="005B12CE" w:rsidRPr="008E6633" w14:paraId="58ECF975" w14:textId="77777777" w:rsidTr="00116AF3">
        <w:tc>
          <w:tcPr>
            <w:tcW w:w="9639" w:type="dxa"/>
          </w:tcPr>
          <w:p w14:paraId="320A8715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wyszywanie, dzierganie na szydełku (wzory podstawowe).</w:t>
            </w:r>
          </w:p>
        </w:tc>
      </w:tr>
      <w:tr w:rsidR="005B12CE" w:rsidRPr="008E6633" w14:paraId="07C477EA" w14:textId="77777777" w:rsidTr="00116AF3">
        <w:tc>
          <w:tcPr>
            <w:tcW w:w="9639" w:type="dxa"/>
          </w:tcPr>
          <w:p w14:paraId="162AECA0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bibułkarstwo .</w:t>
            </w:r>
          </w:p>
        </w:tc>
      </w:tr>
      <w:tr w:rsidR="005B12CE" w:rsidRPr="008E6633" w14:paraId="037129E9" w14:textId="77777777" w:rsidTr="00116AF3">
        <w:tc>
          <w:tcPr>
            <w:tcW w:w="9639" w:type="dxa"/>
          </w:tcPr>
          <w:p w14:paraId="173911EB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wiklina papierowa (podstawowe wzory).</w:t>
            </w:r>
          </w:p>
        </w:tc>
      </w:tr>
      <w:tr w:rsidR="005B12CE" w:rsidRPr="008E6633" w14:paraId="606C2AE7" w14:textId="77777777" w:rsidTr="00116AF3">
        <w:tc>
          <w:tcPr>
            <w:tcW w:w="9639" w:type="dxa"/>
          </w:tcPr>
          <w:p w14:paraId="27617257" w14:textId="77777777" w:rsidR="005B12CE" w:rsidRPr="008E6633" w:rsidRDefault="005B12CE" w:rsidP="00116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Projekt zajęć arteterapeutycznych , przygotowanie, realizacja, prezentacja.</w:t>
            </w:r>
          </w:p>
        </w:tc>
      </w:tr>
    </w:tbl>
    <w:p w14:paraId="72CD61C9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2D3E40" w14:textId="77777777" w:rsidR="0085747A" w:rsidRPr="008E66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>3.4 Metody dydaktyczne</w:t>
      </w:r>
      <w:r w:rsidRPr="008E6633">
        <w:rPr>
          <w:rFonts w:ascii="Corbel" w:hAnsi="Corbel"/>
          <w:b w:val="0"/>
          <w:smallCaps w:val="0"/>
          <w:szCs w:val="24"/>
        </w:rPr>
        <w:t xml:space="preserve"> </w:t>
      </w:r>
    </w:p>
    <w:p w14:paraId="7EB9FC2E" w14:textId="77777777" w:rsidR="00902207" w:rsidRPr="008E6633" w:rsidRDefault="009022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C763C" w14:textId="77777777" w:rsidR="0085747A" w:rsidRPr="008E6633" w:rsidRDefault="00DA2B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b w:val="0"/>
          <w:smallCaps w:val="0"/>
          <w:szCs w:val="24"/>
        </w:rPr>
        <w:t xml:space="preserve">Warsztaty </w:t>
      </w:r>
      <w:r w:rsidR="00902207" w:rsidRPr="008E6633">
        <w:rPr>
          <w:rFonts w:ascii="Corbel" w:hAnsi="Corbel"/>
          <w:b w:val="0"/>
          <w:smallCaps w:val="0"/>
          <w:szCs w:val="24"/>
        </w:rPr>
        <w:t>ćwiczenia praktyczne, praca w grupach, praca indywidualna, dyskusja.</w:t>
      </w:r>
    </w:p>
    <w:p w14:paraId="3920A9A6" w14:textId="77777777" w:rsidR="00E960BB" w:rsidRPr="008E66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191494" w14:textId="77777777" w:rsidR="0085747A" w:rsidRPr="008E66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 </w:t>
      </w:r>
      <w:r w:rsidR="0085747A" w:rsidRPr="008E6633">
        <w:rPr>
          <w:rFonts w:ascii="Corbel" w:hAnsi="Corbel"/>
          <w:smallCaps w:val="0"/>
          <w:szCs w:val="24"/>
        </w:rPr>
        <w:t>METODY I KRYTERIA OCENY</w:t>
      </w:r>
      <w:r w:rsidR="009F4610" w:rsidRPr="008E6633">
        <w:rPr>
          <w:rFonts w:ascii="Corbel" w:hAnsi="Corbel"/>
          <w:smallCaps w:val="0"/>
          <w:szCs w:val="24"/>
        </w:rPr>
        <w:t xml:space="preserve"> </w:t>
      </w:r>
    </w:p>
    <w:p w14:paraId="1E37525A" w14:textId="77777777" w:rsidR="00923D7D" w:rsidRPr="008E66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5EFF57" w14:textId="77777777" w:rsidR="0085747A" w:rsidRPr="008E6633" w:rsidRDefault="0085747A" w:rsidP="00FF26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E6633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8E6633" w14:paraId="1D79E849" w14:textId="77777777" w:rsidTr="002319DF">
        <w:tc>
          <w:tcPr>
            <w:tcW w:w="1966" w:type="dxa"/>
            <w:vAlign w:val="center"/>
          </w:tcPr>
          <w:p w14:paraId="167692BC" w14:textId="77777777" w:rsidR="0085747A" w:rsidRPr="008E663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5DE7FFE0" w14:textId="77777777" w:rsidR="0085747A" w:rsidRPr="008E663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8501C74" w14:textId="77777777" w:rsidR="0085747A" w:rsidRPr="008E663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4604D15" w14:textId="77777777" w:rsidR="0085747A" w:rsidRPr="008E6633" w:rsidRDefault="0085747A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A2BFD" w:rsidRPr="008E6633" w14:paraId="372AB8F7" w14:textId="77777777" w:rsidTr="002319DF">
        <w:tc>
          <w:tcPr>
            <w:tcW w:w="1966" w:type="dxa"/>
          </w:tcPr>
          <w:p w14:paraId="68D10133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9" w:type="dxa"/>
          </w:tcPr>
          <w:p w14:paraId="3527E2B6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</w:tcPr>
          <w:p w14:paraId="56312A25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A2BFD" w:rsidRPr="008E6633" w14:paraId="3CBE436F" w14:textId="77777777" w:rsidTr="002319DF">
        <w:tc>
          <w:tcPr>
            <w:tcW w:w="1966" w:type="dxa"/>
          </w:tcPr>
          <w:p w14:paraId="7D06A84E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0373AA9B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</w:tcPr>
          <w:p w14:paraId="0764AFF0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A2BFD" w:rsidRPr="008E6633" w14:paraId="3B14D3FA" w14:textId="77777777" w:rsidTr="002319DF">
        <w:tc>
          <w:tcPr>
            <w:tcW w:w="1966" w:type="dxa"/>
          </w:tcPr>
          <w:p w14:paraId="6A2DCA78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9" w:type="dxa"/>
          </w:tcPr>
          <w:p w14:paraId="79BD52EE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</w:tcPr>
          <w:p w14:paraId="6F235F88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19DF" w:rsidRPr="008E6633" w14:paraId="589CBD83" w14:textId="77777777" w:rsidTr="002319DF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DB3E" w14:textId="5266E73D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47A" w14:textId="77777777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4F5F" w14:textId="77777777" w:rsidR="002319DF" w:rsidRPr="008E6633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19DF" w:rsidRPr="008E6633" w14:paraId="3E52FAE0" w14:textId="77777777" w:rsidTr="002319DF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7CE" w14:textId="3D2AF31C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BD1" w14:textId="77777777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A52" w14:textId="77777777" w:rsidR="002319DF" w:rsidRPr="008E6633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19DF" w:rsidRPr="008E6633" w14:paraId="4F7D81F8" w14:textId="77777777" w:rsidTr="002319DF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A1C" w14:textId="7DF8F05C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9A2" w14:textId="77777777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DF0" w14:textId="77777777" w:rsidR="002319DF" w:rsidRPr="008E6633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19DF" w:rsidRPr="008E6633" w14:paraId="2CD6EC87" w14:textId="77777777" w:rsidTr="002319DF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282" w14:textId="2BD6896D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5FC8" w14:textId="77777777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B3B" w14:textId="77777777" w:rsidR="002319DF" w:rsidRPr="008E6633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19DF" w:rsidRPr="008E6633" w14:paraId="26D09166" w14:textId="77777777" w:rsidTr="002319DF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591" w14:textId="4F22E00A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34D" w14:textId="77777777" w:rsidR="002319DF" w:rsidRPr="008E6633" w:rsidRDefault="002319DF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2D4" w14:textId="77777777" w:rsidR="002319DF" w:rsidRPr="008E6633" w:rsidRDefault="002319DF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914E321" w14:textId="77777777" w:rsidR="00923D7D" w:rsidRPr="008E663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A4381" w14:textId="77777777" w:rsidR="0085747A" w:rsidRPr="008E66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4.2 </w:t>
      </w:r>
      <w:r w:rsidR="0085747A" w:rsidRPr="008E66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E6633">
        <w:rPr>
          <w:rFonts w:ascii="Corbel" w:hAnsi="Corbel"/>
          <w:smallCaps w:val="0"/>
          <w:szCs w:val="24"/>
        </w:rPr>
        <w:t xml:space="preserve"> </w:t>
      </w:r>
    </w:p>
    <w:p w14:paraId="1EDC6F87" w14:textId="77777777" w:rsidR="00923D7D" w:rsidRPr="008E66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2390FB91" w14:textId="77777777" w:rsidTr="00923D7D">
        <w:tc>
          <w:tcPr>
            <w:tcW w:w="9670" w:type="dxa"/>
          </w:tcPr>
          <w:p w14:paraId="09AF4259" w14:textId="77777777" w:rsidR="0085747A" w:rsidRPr="008E6633" w:rsidRDefault="00D14C1C" w:rsidP="00AE5F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Obecność obowiązkowa, aktywność i zaangażowanie podczas zajęć, pozytywna ocena z realizacji w</w:t>
            </w:r>
            <w:r w:rsidR="00AE5FFE" w:rsidRPr="008E6633">
              <w:rPr>
                <w:rFonts w:ascii="Corbel" w:hAnsi="Corbel"/>
                <w:b w:val="0"/>
                <w:smallCaps w:val="0"/>
                <w:szCs w:val="24"/>
              </w:rPr>
              <w:t>szystkich ćwiczeń praktycznych</w:t>
            </w:r>
            <w:r w:rsidR="00BC031C"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F263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ocenianie w skali od ndst do bdb.</w:t>
            </w:r>
            <w:r w:rsidR="00BC031C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C0FBC1A" w14:textId="77777777" w:rsidR="00FF263E" w:rsidRPr="008E6633" w:rsidRDefault="00FF263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2AFDD6D" w14:textId="77777777" w:rsidR="00DF4D54" w:rsidRPr="008E66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5. </w:t>
      </w:r>
      <w:r w:rsidR="00C61DC5" w:rsidRPr="008E6633">
        <w:rPr>
          <w:rFonts w:ascii="Corbel" w:hAnsi="Corbel"/>
          <w:b/>
          <w:sz w:val="24"/>
          <w:szCs w:val="24"/>
        </w:rPr>
        <w:t xml:space="preserve">CAŁKOWITY NAKŁAD PRACY STUDENTA POTRZEBNY DO OSIĄGNIĘCIA </w:t>
      </w:r>
    </w:p>
    <w:p w14:paraId="3FCE9057" w14:textId="77777777" w:rsidR="009F4610" w:rsidRPr="008E6633" w:rsidRDefault="00C61DC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ZAŁOŻONYCH EFEKTÓW W GODZINACH ORAZ PUNKTACH ECTS </w:t>
      </w:r>
    </w:p>
    <w:p w14:paraId="7284291A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8E6633" w14:paraId="52C610D8" w14:textId="77777777" w:rsidTr="005B12CE">
        <w:tc>
          <w:tcPr>
            <w:tcW w:w="4903" w:type="dxa"/>
            <w:vAlign w:val="center"/>
          </w:tcPr>
          <w:p w14:paraId="5329BFEF" w14:textId="77777777" w:rsidR="0085747A" w:rsidRPr="008E66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E66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E66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7" w:type="dxa"/>
            <w:vAlign w:val="center"/>
          </w:tcPr>
          <w:p w14:paraId="03B50679" w14:textId="77777777" w:rsidR="0085747A" w:rsidRPr="008E66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E66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E66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E66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45C09" w:rsidRPr="008E6633" w14:paraId="7D93190F" w14:textId="77777777" w:rsidTr="005B12CE">
        <w:tc>
          <w:tcPr>
            <w:tcW w:w="4903" w:type="dxa"/>
          </w:tcPr>
          <w:p w14:paraId="138113DA" w14:textId="77777777" w:rsidR="00345C09" w:rsidRPr="008E6633" w:rsidRDefault="00345C09" w:rsidP="009E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</w:tcPr>
          <w:p w14:paraId="59E33C74" w14:textId="77777777" w:rsidR="00345C09" w:rsidRPr="008E6633" w:rsidRDefault="00A41F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45C09" w:rsidRPr="008E6633" w14:paraId="0FD02CCF" w14:textId="77777777" w:rsidTr="005B12CE">
        <w:tc>
          <w:tcPr>
            <w:tcW w:w="4903" w:type="dxa"/>
          </w:tcPr>
          <w:p w14:paraId="419CE386" w14:textId="77777777" w:rsidR="00BC031C" w:rsidRPr="008E6633" w:rsidRDefault="00BC03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3AD17195" w14:textId="77777777" w:rsidR="00345C09" w:rsidRPr="008E6633" w:rsidRDefault="00BC03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345C09" w:rsidRPr="008E6633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FFF3C2C" w14:textId="77777777" w:rsidR="00345C09" w:rsidRPr="008E6633" w:rsidRDefault="00BC03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DB40BB2" w14:textId="77777777" w:rsidR="00BC031C" w:rsidRPr="008E6633" w:rsidRDefault="00BC03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- przygotowanie scenariusza</w:t>
            </w:r>
          </w:p>
        </w:tc>
        <w:tc>
          <w:tcPr>
            <w:tcW w:w="4617" w:type="dxa"/>
          </w:tcPr>
          <w:p w14:paraId="0F318FD9" w14:textId="77777777" w:rsidR="00345C09" w:rsidRPr="008E6633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6825AF" w14:textId="7E668C08" w:rsidR="00345C09" w:rsidRPr="008E6633" w:rsidRDefault="002027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2</w:t>
            </w:r>
            <w:r w:rsidR="005B12CE">
              <w:rPr>
                <w:rFonts w:ascii="Corbel" w:hAnsi="Corbel"/>
                <w:sz w:val="24"/>
                <w:szCs w:val="24"/>
              </w:rPr>
              <w:t>9</w:t>
            </w:r>
          </w:p>
          <w:p w14:paraId="657AB112" w14:textId="77777777" w:rsidR="00BC031C" w:rsidRPr="008E6633" w:rsidRDefault="00A41F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EE7DB2D" w14:textId="77777777" w:rsidR="00BC031C" w:rsidRPr="008E6633" w:rsidRDefault="00DA2BFD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45C09" w:rsidRPr="008E6633" w14:paraId="47C6FEBF" w14:textId="77777777" w:rsidTr="005B12CE">
        <w:tc>
          <w:tcPr>
            <w:tcW w:w="4903" w:type="dxa"/>
          </w:tcPr>
          <w:p w14:paraId="4053C469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</w:tcPr>
          <w:p w14:paraId="68A2C75C" w14:textId="77777777" w:rsidR="00345C09" w:rsidRPr="008E6633" w:rsidRDefault="00DA2BFD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45C09" w:rsidRPr="008E6633" w14:paraId="02022785" w14:textId="77777777" w:rsidTr="005B12CE">
        <w:tc>
          <w:tcPr>
            <w:tcW w:w="4903" w:type="dxa"/>
          </w:tcPr>
          <w:p w14:paraId="3827B590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14:paraId="666D166C" w14:textId="77777777" w:rsidR="00345C09" w:rsidRPr="008E6633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7B2DD94" w14:textId="77777777" w:rsidR="0085747A" w:rsidRPr="008E6633" w:rsidRDefault="00923D7D" w:rsidP="00DF4D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E66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E66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3EB3C74" w14:textId="77777777" w:rsidR="003E1941" w:rsidRPr="008E66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7AF5C6" w14:textId="77777777" w:rsidR="00FF263E" w:rsidRPr="008E6633" w:rsidRDefault="00FF26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337949" w14:textId="77777777" w:rsidR="00FF263E" w:rsidRPr="008E6633" w:rsidRDefault="00FF26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C09C85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6. </w:t>
      </w:r>
      <w:r w:rsidR="0085747A" w:rsidRPr="008E6633">
        <w:rPr>
          <w:rFonts w:ascii="Corbel" w:hAnsi="Corbel"/>
          <w:smallCaps w:val="0"/>
          <w:szCs w:val="24"/>
        </w:rPr>
        <w:t>PRAKTYKI ZAWO</w:t>
      </w:r>
      <w:r w:rsidR="009D3F3B" w:rsidRPr="008E6633">
        <w:rPr>
          <w:rFonts w:ascii="Corbel" w:hAnsi="Corbel"/>
          <w:smallCaps w:val="0"/>
          <w:szCs w:val="24"/>
        </w:rPr>
        <w:t>DOWE W RAMACH PRZEDMIOTU</w:t>
      </w:r>
    </w:p>
    <w:p w14:paraId="77415A3B" w14:textId="77777777" w:rsidR="0085747A" w:rsidRPr="008E66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455"/>
      </w:tblGrid>
      <w:tr w:rsidR="0085747A" w:rsidRPr="008E6633" w14:paraId="25B15558" w14:textId="77777777" w:rsidTr="00265F6D">
        <w:trPr>
          <w:trHeight w:val="283"/>
        </w:trPr>
        <w:tc>
          <w:tcPr>
            <w:tcW w:w="3969" w:type="dxa"/>
          </w:tcPr>
          <w:p w14:paraId="212F77F2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5194679" w14:textId="77777777" w:rsidR="0085747A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E6633" w14:paraId="6C0E253A" w14:textId="77777777" w:rsidTr="00265F6D">
        <w:trPr>
          <w:trHeight w:val="283"/>
        </w:trPr>
        <w:tc>
          <w:tcPr>
            <w:tcW w:w="3969" w:type="dxa"/>
          </w:tcPr>
          <w:p w14:paraId="1F23CC17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B594DE5" w14:textId="77777777" w:rsidR="0085747A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B71682" w14:textId="77777777" w:rsidR="003E1941" w:rsidRPr="008E66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75D8F" w14:textId="77777777" w:rsidR="0085747A" w:rsidRPr="008E66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7. </w:t>
      </w:r>
      <w:r w:rsidR="0085747A" w:rsidRPr="008E6633">
        <w:rPr>
          <w:rFonts w:ascii="Corbel" w:hAnsi="Corbel"/>
          <w:smallCaps w:val="0"/>
          <w:szCs w:val="24"/>
        </w:rPr>
        <w:t>LITERATURA</w:t>
      </w:r>
      <w:r w:rsidRPr="008E6633">
        <w:rPr>
          <w:rFonts w:ascii="Corbel" w:hAnsi="Corbel"/>
          <w:smallCaps w:val="0"/>
          <w:szCs w:val="24"/>
        </w:rPr>
        <w:t xml:space="preserve"> </w:t>
      </w:r>
    </w:p>
    <w:p w14:paraId="45FCF2D1" w14:textId="77777777" w:rsidR="00B96D60" w:rsidRPr="008E6633" w:rsidRDefault="00B96D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14C1C" w:rsidRPr="008E6633" w14:paraId="289FC604" w14:textId="77777777" w:rsidTr="00FF263E">
        <w:trPr>
          <w:trHeight w:val="397"/>
        </w:trPr>
        <w:tc>
          <w:tcPr>
            <w:tcW w:w="9639" w:type="dxa"/>
          </w:tcPr>
          <w:p w14:paraId="13FC1ACA" w14:textId="77777777" w:rsidR="00D14C1C" w:rsidRPr="008E6633" w:rsidRDefault="00D14C1C" w:rsidP="0004228A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8E6633">
              <w:rPr>
                <w:rFonts w:ascii="Corbel" w:hAnsi="Corbel"/>
                <w:szCs w:val="24"/>
              </w:rPr>
              <w:t xml:space="preserve"> </w:t>
            </w:r>
          </w:p>
          <w:p w14:paraId="499C6936" w14:textId="77777777" w:rsidR="00D14C1C" w:rsidRPr="008E6633" w:rsidRDefault="00D14C1C" w:rsidP="002108B6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Karolak W., </w:t>
            </w:r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Arteterapia: terapia za pomocą sztuk wizualnych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. Warszawa, Wyd. 2010.</w:t>
            </w:r>
          </w:p>
          <w:p w14:paraId="107D0E71" w14:textId="77777777" w:rsidR="00D14C1C" w:rsidRPr="008E6633" w:rsidRDefault="00D14C1C" w:rsidP="002108B6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828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Józefowski E., </w:t>
            </w:r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Arteterapia w sztuce i edukacji; praktyka oddziaływań arte-terapeutycznych z zastosowaniem kreacji plastycznej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. Poznań, Wyd. Naukowe UAM, 2012.</w:t>
            </w:r>
          </w:p>
        </w:tc>
      </w:tr>
      <w:tr w:rsidR="00D14C1C" w:rsidRPr="008E6633" w14:paraId="2162410C" w14:textId="77777777" w:rsidTr="00FF263E">
        <w:trPr>
          <w:trHeight w:val="397"/>
        </w:trPr>
        <w:tc>
          <w:tcPr>
            <w:tcW w:w="9639" w:type="dxa"/>
          </w:tcPr>
          <w:p w14:paraId="147C4D70" w14:textId="77777777" w:rsidR="00D14C1C" w:rsidRPr="008E6633" w:rsidRDefault="00D14C1C" w:rsidP="00042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FB38E30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Hanford O., Karolak W.,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Portrety i maski w twórczym rozwoju i arteterapii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Łódź</w:t>
            </w:r>
            <w:r w:rsidR="002108B6"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2009.</w:t>
            </w:r>
          </w:p>
          <w:p w14:paraId="2662B2BD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Baranowska-Jajko E.,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Rozwojowa kreska: ćwiczenia plastyczne z elementami arteterapii. 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Gdańsk, 2013.</w:t>
            </w:r>
          </w:p>
          <w:p w14:paraId="336FB455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Gładyszewska-Cylulko J.,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nieśmiałych poprzez wizualizację i inne techniki arteterapii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Kraków, 2006. </w:t>
            </w:r>
          </w:p>
          <w:p w14:paraId="5F65F925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Garda-Łukaszewska J., Szperkowski T.,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Współtworzenie: zajęcia plastyczne z osobami upośledzonymi umysłowo. 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1997.</w:t>
            </w:r>
          </w:p>
          <w:p w14:paraId="6613D93B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graficzne powielane i odbijane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1992.</w:t>
            </w:r>
          </w:p>
          <w:p w14:paraId="22818FA4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Papieroplastyka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Warszawa,1994.</w:t>
            </w:r>
          </w:p>
          <w:p w14:paraId="5F704CEF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Rzeźby z papieru.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72445C2A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Bryły i reliefy.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4390B450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Michejda-Kowalska K.,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Wydzieranki, wycinanki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1993.</w:t>
            </w:r>
          </w:p>
        </w:tc>
      </w:tr>
    </w:tbl>
    <w:p w14:paraId="516636FC" w14:textId="77777777" w:rsidR="0085747A" w:rsidRPr="008E66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584247" w14:textId="77777777" w:rsidR="0085747A" w:rsidRPr="008E6633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F38ABE" w14:textId="77777777" w:rsidR="002108B6" w:rsidRPr="008E6633" w:rsidRDefault="002108B6" w:rsidP="00DF4D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108B6" w:rsidRPr="008E66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55B3" w14:textId="77777777" w:rsidR="00756FB7" w:rsidRDefault="00756FB7" w:rsidP="00C16ABF">
      <w:pPr>
        <w:spacing w:after="0" w:line="240" w:lineRule="auto"/>
      </w:pPr>
      <w:r>
        <w:separator/>
      </w:r>
    </w:p>
  </w:endnote>
  <w:endnote w:type="continuationSeparator" w:id="0">
    <w:p w14:paraId="6030CCBB" w14:textId="77777777" w:rsidR="00756FB7" w:rsidRDefault="00756F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02B03" w14:textId="77777777" w:rsidR="00756FB7" w:rsidRDefault="00756FB7" w:rsidP="00C16ABF">
      <w:pPr>
        <w:spacing w:after="0" w:line="240" w:lineRule="auto"/>
      </w:pPr>
      <w:r>
        <w:separator/>
      </w:r>
    </w:p>
  </w:footnote>
  <w:footnote w:type="continuationSeparator" w:id="0">
    <w:p w14:paraId="27E4238F" w14:textId="77777777" w:rsidR="00756FB7" w:rsidRDefault="00756FB7" w:rsidP="00C16ABF">
      <w:pPr>
        <w:spacing w:after="0" w:line="240" w:lineRule="auto"/>
      </w:pPr>
      <w:r>
        <w:continuationSeparator/>
      </w:r>
    </w:p>
  </w:footnote>
  <w:footnote w:id="1">
    <w:p w14:paraId="2D6BB717" w14:textId="77777777" w:rsidR="002319DF" w:rsidRDefault="002319DF" w:rsidP="002319D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714"/>
    <w:multiLevelType w:val="hybridMultilevel"/>
    <w:tmpl w:val="8A1A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04C"/>
    <w:multiLevelType w:val="hybridMultilevel"/>
    <w:tmpl w:val="3E22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966894">
    <w:abstractNumId w:val="0"/>
  </w:num>
  <w:num w:numId="2" w16cid:durableId="1718815912">
    <w:abstractNumId w:val="4"/>
  </w:num>
  <w:num w:numId="3" w16cid:durableId="841700027">
    <w:abstractNumId w:val="2"/>
  </w:num>
  <w:num w:numId="4" w16cid:durableId="1103527001">
    <w:abstractNumId w:val="8"/>
  </w:num>
  <w:num w:numId="5" w16cid:durableId="665087900">
    <w:abstractNumId w:val="1"/>
  </w:num>
  <w:num w:numId="6" w16cid:durableId="1543978799">
    <w:abstractNumId w:val="7"/>
  </w:num>
  <w:num w:numId="7" w16cid:durableId="1451777185">
    <w:abstractNumId w:val="5"/>
  </w:num>
  <w:num w:numId="8" w16cid:durableId="2062748446">
    <w:abstractNumId w:val="3"/>
  </w:num>
  <w:num w:numId="9" w16cid:durableId="61040293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8F5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0DCE"/>
    <w:rsid w:val="00134B13"/>
    <w:rsid w:val="00135EC2"/>
    <w:rsid w:val="00137F3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698"/>
    <w:rsid w:val="001D3E15"/>
    <w:rsid w:val="001D657B"/>
    <w:rsid w:val="001D7B54"/>
    <w:rsid w:val="001E0209"/>
    <w:rsid w:val="001F2CA2"/>
    <w:rsid w:val="002027C4"/>
    <w:rsid w:val="002108B6"/>
    <w:rsid w:val="00211533"/>
    <w:rsid w:val="002144C0"/>
    <w:rsid w:val="0022477D"/>
    <w:rsid w:val="002278A9"/>
    <w:rsid w:val="002318A2"/>
    <w:rsid w:val="002319DF"/>
    <w:rsid w:val="002336F9"/>
    <w:rsid w:val="0024028F"/>
    <w:rsid w:val="00244ABC"/>
    <w:rsid w:val="00265F6D"/>
    <w:rsid w:val="00281FF2"/>
    <w:rsid w:val="002857DE"/>
    <w:rsid w:val="00291567"/>
    <w:rsid w:val="0029284D"/>
    <w:rsid w:val="002A22BF"/>
    <w:rsid w:val="002A2389"/>
    <w:rsid w:val="002A671D"/>
    <w:rsid w:val="002B4D55"/>
    <w:rsid w:val="002B4F8B"/>
    <w:rsid w:val="002B5EA0"/>
    <w:rsid w:val="002B6119"/>
    <w:rsid w:val="002C1F06"/>
    <w:rsid w:val="002C7907"/>
    <w:rsid w:val="002D3375"/>
    <w:rsid w:val="002D73D4"/>
    <w:rsid w:val="002F02A3"/>
    <w:rsid w:val="002F4ABE"/>
    <w:rsid w:val="003018BA"/>
    <w:rsid w:val="0030395F"/>
    <w:rsid w:val="00305C92"/>
    <w:rsid w:val="003151C5"/>
    <w:rsid w:val="003247B2"/>
    <w:rsid w:val="003343CF"/>
    <w:rsid w:val="00345C09"/>
    <w:rsid w:val="00346FE9"/>
    <w:rsid w:val="0034759A"/>
    <w:rsid w:val="003503F6"/>
    <w:rsid w:val="003530DD"/>
    <w:rsid w:val="00363F78"/>
    <w:rsid w:val="00382449"/>
    <w:rsid w:val="003A0A5B"/>
    <w:rsid w:val="003A1176"/>
    <w:rsid w:val="003C0BAE"/>
    <w:rsid w:val="003C290C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B5A"/>
    <w:rsid w:val="00437FA2"/>
    <w:rsid w:val="00445970"/>
    <w:rsid w:val="00452758"/>
    <w:rsid w:val="00461EFC"/>
    <w:rsid w:val="004652C2"/>
    <w:rsid w:val="004706D1"/>
    <w:rsid w:val="00471326"/>
    <w:rsid w:val="0047598D"/>
    <w:rsid w:val="00477C1C"/>
    <w:rsid w:val="004840FD"/>
    <w:rsid w:val="00490F7D"/>
    <w:rsid w:val="00491678"/>
    <w:rsid w:val="004968E2"/>
    <w:rsid w:val="004A3EEA"/>
    <w:rsid w:val="004A4D1F"/>
    <w:rsid w:val="004D5282"/>
    <w:rsid w:val="004D6777"/>
    <w:rsid w:val="004F1551"/>
    <w:rsid w:val="004F55A3"/>
    <w:rsid w:val="0050496F"/>
    <w:rsid w:val="00513B6F"/>
    <w:rsid w:val="00517C63"/>
    <w:rsid w:val="005363C4"/>
    <w:rsid w:val="00536BDE"/>
    <w:rsid w:val="00543ACC"/>
    <w:rsid w:val="0056675B"/>
    <w:rsid w:val="0056696D"/>
    <w:rsid w:val="00591212"/>
    <w:rsid w:val="0059484D"/>
    <w:rsid w:val="005A0855"/>
    <w:rsid w:val="005A2A1D"/>
    <w:rsid w:val="005A3196"/>
    <w:rsid w:val="005A7DB6"/>
    <w:rsid w:val="005B12C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93F"/>
    <w:rsid w:val="00671958"/>
    <w:rsid w:val="00675843"/>
    <w:rsid w:val="00696477"/>
    <w:rsid w:val="006C3483"/>
    <w:rsid w:val="006D050F"/>
    <w:rsid w:val="006D6139"/>
    <w:rsid w:val="006E5D65"/>
    <w:rsid w:val="006F1282"/>
    <w:rsid w:val="006F1FBC"/>
    <w:rsid w:val="006F31E2"/>
    <w:rsid w:val="00706544"/>
    <w:rsid w:val="007072BA"/>
    <w:rsid w:val="00707E49"/>
    <w:rsid w:val="0071165F"/>
    <w:rsid w:val="0071620A"/>
    <w:rsid w:val="007245F2"/>
    <w:rsid w:val="00724677"/>
    <w:rsid w:val="00725459"/>
    <w:rsid w:val="007327BD"/>
    <w:rsid w:val="00734608"/>
    <w:rsid w:val="00745302"/>
    <w:rsid w:val="007461D6"/>
    <w:rsid w:val="00746EC8"/>
    <w:rsid w:val="00756FB7"/>
    <w:rsid w:val="00763BF1"/>
    <w:rsid w:val="00766FD4"/>
    <w:rsid w:val="0078168C"/>
    <w:rsid w:val="0078170D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13785"/>
    <w:rsid w:val="0081554D"/>
    <w:rsid w:val="0081707E"/>
    <w:rsid w:val="008449B3"/>
    <w:rsid w:val="008552A2"/>
    <w:rsid w:val="0085747A"/>
    <w:rsid w:val="00860243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4867"/>
    <w:rsid w:val="008E5A94"/>
    <w:rsid w:val="008E64F4"/>
    <w:rsid w:val="008E6633"/>
    <w:rsid w:val="008F12C9"/>
    <w:rsid w:val="008F6E29"/>
    <w:rsid w:val="00902207"/>
    <w:rsid w:val="00916188"/>
    <w:rsid w:val="00923D7D"/>
    <w:rsid w:val="00944286"/>
    <w:rsid w:val="00944613"/>
    <w:rsid w:val="009508DF"/>
    <w:rsid w:val="00950DAC"/>
    <w:rsid w:val="00954A07"/>
    <w:rsid w:val="00997F14"/>
    <w:rsid w:val="009A78D9"/>
    <w:rsid w:val="009B2BB6"/>
    <w:rsid w:val="009C3E31"/>
    <w:rsid w:val="009C54AE"/>
    <w:rsid w:val="009C788E"/>
    <w:rsid w:val="009D3F3B"/>
    <w:rsid w:val="009E0543"/>
    <w:rsid w:val="009E083E"/>
    <w:rsid w:val="009E3B41"/>
    <w:rsid w:val="009F3C5C"/>
    <w:rsid w:val="009F4610"/>
    <w:rsid w:val="00A00ECC"/>
    <w:rsid w:val="00A155EE"/>
    <w:rsid w:val="00A158C7"/>
    <w:rsid w:val="00A2245B"/>
    <w:rsid w:val="00A30110"/>
    <w:rsid w:val="00A3408E"/>
    <w:rsid w:val="00A36899"/>
    <w:rsid w:val="00A371F6"/>
    <w:rsid w:val="00A41FC4"/>
    <w:rsid w:val="00A42F88"/>
    <w:rsid w:val="00A43BF6"/>
    <w:rsid w:val="00A53FA5"/>
    <w:rsid w:val="00A54817"/>
    <w:rsid w:val="00A601C8"/>
    <w:rsid w:val="00A60799"/>
    <w:rsid w:val="00A627E4"/>
    <w:rsid w:val="00A84C85"/>
    <w:rsid w:val="00A941D4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5FCB"/>
    <w:rsid w:val="00AE5FFE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60"/>
    <w:rsid w:val="00B97766"/>
    <w:rsid w:val="00B97AEA"/>
    <w:rsid w:val="00BB4AC8"/>
    <w:rsid w:val="00BB520A"/>
    <w:rsid w:val="00BC031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462"/>
    <w:rsid w:val="00C56036"/>
    <w:rsid w:val="00C61DC5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E6B30"/>
    <w:rsid w:val="00CF25BE"/>
    <w:rsid w:val="00CF78ED"/>
    <w:rsid w:val="00D02B25"/>
    <w:rsid w:val="00D02EBA"/>
    <w:rsid w:val="00D02FA9"/>
    <w:rsid w:val="00D03977"/>
    <w:rsid w:val="00D12590"/>
    <w:rsid w:val="00D14C1C"/>
    <w:rsid w:val="00D17C3C"/>
    <w:rsid w:val="00D23DD5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1384"/>
    <w:rsid w:val="00D8678B"/>
    <w:rsid w:val="00D90CDA"/>
    <w:rsid w:val="00D97696"/>
    <w:rsid w:val="00DA2114"/>
    <w:rsid w:val="00DA2BFD"/>
    <w:rsid w:val="00DE09C0"/>
    <w:rsid w:val="00DE4A14"/>
    <w:rsid w:val="00DF2937"/>
    <w:rsid w:val="00DF320D"/>
    <w:rsid w:val="00DF4D54"/>
    <w:rsid w:val="00DF71C8"/>
    <w:rsid w:val="00E079B9"/>
    <w:rsid w:val="00E129B8"/>
    <w:rsid w:val="00E21E7D"/>
    <w:rsid w:val="00E22FBC"/>
    <w:rsid w:val="00E24BF5"/>
    <w:rsid w:val="00E25338"/>
    <w:rsid w:val="00E51E44"/>
    <w:rsid w:val="00E53A81"/>
    <w:rsid w:val="00E63348"/>
    <w:rsid w:val="00E63C3F"/>
    <w:rsid w:val="00E644B4"/>
    <w:rsid w:val="00E742AA"/>
    <w:rsid w:val="00E77E88"/>
    <w:rsid w:val="00E8107D"/>
    <w:rsid w:val="00E960BB"/>
    <w:rsid w:val="00EA2074"/>
    <w:rsid w:val="00EA4832"/>
    <w:rsid w:val="00EA4E9D"/>
    <w:rsid w:val="00EA6EE6"/>
    <w:rsid w:val="00EB14E7"/>
    <w:rsid w:val="00EC4899"/>
    <w:rsid w:val="00ED03AB"/>
    <w:rsid w:val="00ED32D2"/>
    <w:rsid w:val="00EE32DE"/>
    <w:rsid w:val="00EE5457"/>
    <w:rsid w:val="00EE7B49"/>
    <w:rsid w:val="00F070AB"/>
    <w:rsid w:val="00F12AFD"/>
    <w:rsid w:val="00F153F7"/>
    <w:rsid w:val="00F17567"/>
    <w:rsid w:val="00F27A7B"/>
    <w:rsid w:val="00F379BD"/>
    <w:rsid w:val="00F526AF"/>
    <w:rsid w:val="00F617C3"/>
    <w:rsid w:val="00F7066B"/>
    <w:rsid w:val="00F8185A"/>
    <w:rsid w:val="00F83B28"/>
    <w:rsid w:val="00F974DA"/>
    <w:rsid w:val="00FA0062"/>
    <w:rsid w:val="00FA46E5"/>
    <w:rsid w:val="00FA702E"/>
    <w:rsid w:val="00FB7DBA"/>
    <w:rsid w:val="00FC0B21"/>
    <w:rsid w:val="00FC1C25"/>
    <w:rsid w:val="00FC3F45"/>
    <w:rsid w:val="00FD31FD"/>
    <w:rsid w:val="00FD503F"/>
    <w:rsid w:val="00FD555A"/>
    <w:rsid w:val="00FD7589"/>
    <w:rsid w:val="00FE3A93"/>
    <w:rsid w:val="00FF016A"/>
    <w:rsid w:val="00FF1401"/>
    <w:rsid w:val="00FF263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5406"/>
  <w15:docId w15:val="{AE51866E-C8E4-4212-919F-228ED959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36B2B-C371-4DB9-B5C6-04A94270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4</cp:revision>
  <cp:lastPrinted>2019-02-06T12:12:00Z</cp:lastPrinted>
  <dcterms:created xsi:type="dcterms:W3CDTF">2025-01-28T07:03:00Z</dcterms:created>
  <dcterms:modified xsi:type="dcterms:W3CDTF">2026-06-09T20:03:00Z</dcterms:modified>
</cp:coreProperties>
</file>